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55DBD9" w14:textId="77777777" w:rsidR="00A64C74" w:rsidRDefault="00A64C74" w:rsidP="00A64C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FORGE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77DFD072" w14:textId="18DE5452" w:rsidR="00A64C74" w:rsidRDefault="00A64C74" w:rsidP="00A64C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Nafferton.</w:t>
      </w:r>
    </w:p>
    <w:p w14:paraId="604CA397" w14:textId="77777777" w:rsidR="00A64C74" w:rsidRDefault="00A64C74" w:rsidP="00A64C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2CD38F" w14:textId="77777777" w:rsidR="00A64C74" w:rsidRDefault="00A64C74" w:rsidP="00A64C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BD10E2" w14:textId="77777777" w:rsidR="00A64C74" w:rsidRDefault="00A64C74" w:rsidP="00A64C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conventual church of the Franciscans in </w:t>
      </w:r>
      <w:proofErr w:type="gramStart"/>
      <w:r>
        <w:rPr>
          <w:rFonts w:ascii="Times New Roman" w:hAnsi="Times New Roman" w:cs="Times New Roman"/>
          <w:sz w:val="24"/>
          <w:szCs w:val="24"/>
        </w:rPr>
        <w:t>York</w:t>
      </w:r>
      <w:proofErr w:type="gramEnd"/>
    </w:p>
    <w:p w14:paraId="293D725D" w14:textId="77777777" w:rsidR="00A64C74" w:rsidRDefault="00A64C74" w:rsidP="00A64C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Dromore(q.v.).</w:t>
      </w:r>
    </w:p>
    <w:p w14:paraId="35591F78" w14:textId="77777777" w:rsidR="00A64C74" w:rsidRDefault="00A64C74" w:rsidP="00A64C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.94)</w:t>
      </w:r>
    </w:p>
    <w:p w14:paraId="37191596" w14:textId="77777777" w:rsidR="00A64C74" w:rsidRDefault="00A64C74" w:rsidP="00A64C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5DF0E9" w14:textId="77777777" w:rsidR="00A64C74" w:rsidRDefault="00A64C74" w:rsidP="00A64C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EFF72F" w14:textId="77777777" w:rsidR="00A64C74" w:rsidRPr="00C17D89" w:rsidRDefault="00A64C74" w:rsidP="00A64C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March 2021 </w:t>
      </w:r>
    </w:p>
    <w:p w14:paraId="5884883F" w14:textId="5EEA8610" w:rsidR="00BA00AB" w:rsidRPr="00A64C7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64C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F7133" w14:textId="77777777" w:rsidR="00A64C74" w:rsidRDefault="00A64C74" w:rsidP="009139A6">
      <w:r>
        <w:separator/>
      </w:r>
    </w:p>
  </w:endnote>
  <w:endnote w:type="continuationSeparator" w:id="0">
    <w:p w14:paraId="4B37D6D7" w14:textId="77777777" w:rsidR="00A64C74" w:rsidRDefault="00A64C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A338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385F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1E2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6BC3BB" w14:textId="77777777" w:rsidR="00A64C74" w:rsidRDefault="00A64C74" w:rsidP="009139A6">
      <w:r>
        <w:separator/>
      </w:r>
    </w:p>
  </w:footnote>
  <w:footnote w:type="continuationSeparator" w:id="0">
    <w:p w14:paraId="178D182C" w14:textId="77777777" w:rsidR="00A64C74" w:rsidRDefault="00A64C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19F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CAF9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4AA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74"/>
    <w:rsid w:val="000666E0"/>
    <w:rsid w:val="002510B7"/>
    <w:rsid w:val="005C130B"/>
    <w:rsid w:val="00826F5C"/>
    <w:rsid w:val="009139A6"/>
    <w:rsid w:val="009448BB"/>
    <w:rsid w:val="00A3176C"/>
    <w:rsid w:val="00A64C74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CFCB8"/>
  <w15:chartTrackingRefBased/>
  <w15:docId w15:val="{CD65F670-F11D-4484-ACFE-17BD3FC50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2021-03-01T13:51:00Z</dcterms:created>
  <dcterms:modified xsi:type="dcterms:W3CDTF">2021-03-01T13:52:00Z</dcterms:modified>
</cp:coreProperties>
</file>